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6FE96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A6B6FE4" wp14:editId="56CFCC47">
                <wp:simplePos x="0" y="0"/>
                <wp:positionH relativeFrom="column">
                  <wp:posOffset>4222420</wp:posOffset>
                </wp:positionH>
                <wp:positionV relativeFrom="paragraph">
                  <wp:posOffset>-468726</wp:posOffset>
                </wp:positionV>
                <wp:extent cx="1990725" cy="701040"/>
                <wp:effectExtent l="19050" t="0" r="2857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868" y="561"/>
                            <a:ext cx="2488" cy="968"/>
                            <a:chOff x="9089" y="720"/>
                            <a:chExt cx="2071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89" y="1077"/>
                              <a:ext cx="2071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686AD995" w14:textId="3C0F6424" w:rsidR="001E5A50" w:rsidRPr="001E5A50" w:rsidRDefault="001E5A50" w:rsidP="001E5A50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</w:pP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SUPBANCO-</w:t>
                                    </w:r>
                                    <w:r w:rsidR="009126D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DAF</w:t>
                                    </w: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-</w:t>
                                    </w:r>
                                    <w:r w:rsidR="009126D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CM</w:t>
                                    </w: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-202</w:t>
                                    </w:r>
                                    <w:r w:rsidR="009126D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3</w:t>
                                    </w: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-</w:t>
                                    </w:r>
                                    <w:r w:rsidR="009126D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0012</w:t>
                                    </w:r>
                                  </w:p>
                                  <w:p w14:paraId="662A182C" w14:textId="77777777" w:rsidR="001466B0" w:rsidRPr="00F737DC" w:rsidRDefault="009126DA" w:rsidP="001466B0">
                                    <w:pPr>
                                      <w:jc w:val="center"/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15B3D3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6B6FE4" id="Group 21" o:spid="_x0000_s1026" style="position:absolute;margin-left:332.45pt;margin-top:-36.9pt;width:156.7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868;top:561;width:2488;height:968" coordorigin="9089,720" coordsize="2071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089;top:1077;width:2071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686AD995" w14:textId="3C0F6424" w:rsidR="001E5A50" w:rsidRPr="001E5A50" w:rsidRDefault="001E5A50" w:rsidP="001E5A50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</w:pP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SUPBANCO-</w:t>
                              </w:r>
                              <w:r w:rsidR="009126D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DAF</w:t>
                              </w: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-</w:t>
                              </w:r>
                              <w:r w:rsidR="009126D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CM</w:t>
                              </w: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-202</w:t>
                              </w:r>
                              <w:r w:rsidR="009126D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3</w:t>
                              </w: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-</w:t>
                              </w:r>
                              <w:r w:rsidR="009126D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0012</w:t>
                              </w:r>
                            </w:p>
                            <w:p w14:paraId="662A182C" w14:textId="77777777" w:rsidR="001466B0" w:rsidRPr="00F737DC" w:rsidRDefault="009126DA" w:rsidP="001466B0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F15B3D3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06BD3481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39F28000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9126D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9126D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9126DA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9126DA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9126D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9126D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B871B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21BAF692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7F7F7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0BD07595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41484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126DA"/>
    <w:rsid w:val="00966EEE"/>
    <w:rsid w:val="00977C54"/>
    <w:rsid w:val="00A16099"/>
    <w:rsid w:val="00A40F28"/>
    <w:rsid w:val="00A640BD"/>
    <w:rsid w:val="00A641A7"/>
    <w:rsid w:val="00A72F42"/>
    <w:rsid w:val="00AB0D95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Wilmel Rosario Ramirez</cp:lastModifiedBy>
  <cp:revision>16</cp:revision>
  <cp:lastPrinted>2011-03-04T18:48:00Z</cp:lastPrinted>
  <dcterms:created xsi:type="dcterms:W3CDTF">2014-01-15T13:04:00Z</dcterms:created>
  <dcterms:modified xsi:type="dcterms:W3CDTF">2023-02-17T18:15:00Z</dcterms:modified>
</cp:coreProperties>
</file>