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334EF889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54763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0022</w:t>
                                    </w:r>
                                  </w:p>
                                  <w:p w14:paraId="662A182C" w14:textId="77777777" w:rsidR="001466B0" w:rsidRPr="00F737DC" w:rsidRDefault="0054763E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334EF889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54763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0022</w:t>
                              </w:r>
                            </w:p>
                            <w:p w14:paraId="662A182C" w14:textId="77777777" w:rsidR="001466B0" w:rsidRPr="00F737DC" w:rsidRDefault="0054763E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54763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54763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54763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54763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5476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54763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4763E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126DA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1078C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18</cp:revision>
  <cp:lastPrinted>2011-03-04T18:48:00Z</cp:lastPrinted>
  <dcterms:created xsi:type="dcterms:W3CDTF">2014-01-15T13:04:00Z</dcterms:created>
  <dcterms:modified xsi:type="dcterms:W3CDTF">2023-03-20T21:59:00Z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2023-03-20T21:59:33Z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36005feb-42c1-4536-ac2b-fc5f0a90f5ff</vt:lpwstr>
  </property>
  <property fmtid="{D5CDD505-2E9C-101B-9397-08002B2CF9AE}" pid="8" name="MSIP_Label_81f5a2da-7ac4-4e60-a27b-a125ee74514f_ContentBits">
    <vt:lpwstr>0</vt:lpwstr>
  </property>
</Properties>
</file>